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F0" w:rsidRPr="00A003FC" w:rsidRDefault="00795BF0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SA3LI12_021</w:t>
      </w:r>
    </w:p>
    <w:p w:rsidR="00795BF0" w:rsidRPr="007D5AF4" w:rsidRDefault="00795BF0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795BF0" w:rsidRPr="007D5AF4" w:rsidRDefault="00795BF0" w:rsidP="00A306C0">
      <w:pPr>
        <w:rPr>
          <w:lang w:val="en-US"/>
        </w:rPr>
      </w:pPr>
    </w:p>
    <w:p w:rsidR="00795BF0" w:rsidRPr="007D5AF4" w:rsidRDefault="00795BF0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>Alcatel Lucent</w:t>
      </w:r>
    </w:p>
    <w:p w:rsidR="00795BF0" w:rsidRPr="00F82D85" w:rsidRDefault="00795BF0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Skeleton Study Document on </w:t>
      </w:r>
      <w:r w:rsidRPr="00F82D85">
        <w:rPr>
          <w:b/>
          <w:lang w:val="en-US"/>
        </w:rPr>
        <w:t>LI solutions for IMS Media Plane Security based on MIKEY-IBAKE</w:t>
      </w:r>
    </w:p>
    <w:p w:rsidR="00795BF0" w:rsidRPr="007D5AF4" w:rsidRDefault="00795BF0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795BF0" w:rsidRPr="007D5AF4" w:rsidRDefault="00795BF0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795BF0" w:rsidRPr="007D5AF4" w:rsidRDefault="00795BF0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795BF0" w:rsidRDefault="00795BF0" w:rsidP="00F82D85">
      <w:pPr>
        <w:pStyle w:val="Heading2"/>
        <w:numPr>
          <w:ilvl w:val="0"/>
          <w:numId w:val="32"/>
        </w:numPr>
        <w:ind w:left="360"/>
        <w:rPr>
          <w:lang w:eastAsia="ja-JP"/>
        </w:rPr>
      </w:pPr>
      <w:r w:rsidRPr="002B138D">
        <w:rPr>
          <w:rStyle w:val="Strong"/>
        </w:rPr>
        <w:t>Introduction</w:t>
      </w:r>
    </w:p>
    <w:p w:rsidR="00795BF0" w:rsidRPr="00B1207C" w:rsidRDefault="00795BF0" w:rsidP="002B138D">
      <w:pPr>
        <w:rPr>
          <w:rFonts w:ascii="Times New Roman" w:hAnsi="Times New Roman"/>
        </w:rPr>
      </w:pPr>
      <w:r w:rsidRPr="00B1207C">
        <w:rPr>
          <w:rFonts w:ascii="Times New Roman" w:hAnsi="Times New Roman"/>
        </w:rPr>
        <w:t xml:space="preserve">This document proposes a skeleton study document on </w:t>
      </w:r>
      <w:r>
        <w:rPr>
          <w:rFonts w:ascii="Times New Roman" w:hAnsi="Times New Roman"/>
        </w:rPr>
        <w:t>“</w:t>
      </w:r>
      <w:r w:rsidRPr="00B1207C">
        <w:rPr>
          <w:rFonts w:ascii="Times New Roman" w:hAnsi="Times New Roman"/>
        </w:rPr>
        <w:t>LI solutions for IMS Media Plane Security based on MIKEY-IBAKE</w:t>
      </w:r>
      <w:r>
        <w:rPr>
          <w:rFonts w:ascii="Times New Roman" w:hAnsi="Times New Roman"/>
        </w:rPr>
        <w:t>”</w:t>
      </w:r>
      <w:r w:rsidRPr="00B1207C">
        <w:rPr>
          <w:rFonts w:ascii="Times New Roman" w:hAnsi="Times New Roman"/>
        </w:rPr>
        <w:t xml:space="preserve">.  The 3GPP Template for Technical Reports was used as a basis for </w:t>
      </w:r>
      <w:r>
        <w:rPr>
          <w:rFonts w:ascii="Times New Roman" w:hAnsi="Times New Roman"/>
        </w:rPr>
        <w:t xml:space="preserve">the </w:t>
      </w:r>
      <w:r w:rsidRPr="00B1207C">
        <w:rPr>
          <w:rFonts w:ascii="Times New Roman" w:hAnsi="Times New Roman"/>
        </w:rPr>
        <w:t>study document.  The Contents and guidance notes are based on SA3LI11_124r1 from the SA3#43LI</w:t>
      </w:r>
      <w:r>
        <w:rPr>
          <w:rFonts w:ascii="Times New Roman" w:hAnsi="Times New Roman"/>
        </w:rPr>
        <w:t>.</w:t>
      </w:r>
    </w:p>
    <w:p w:rsidR="00795BF0" w:rsidRDefault="00795BF0" w:rsidP="00F82D85">
      <w:pPr>
        <w:pStyle w:val="Heading2"/>
        <w:numPr>
          <w:ilvl w:val="0"/>
          <w:numId w:val="32"/>
        </w:numPr>
        <w:ind w:left="360"/>
        <w:rPr>
          <w:rStyle w:val="Strong"/>
        </w:rPr>
      </w:pPr>
      <w:r>
        <w:rPr>
          <w:rStyle w:val="Strong"/>
        </w:rPr>
        <w:t>Proposal</w:t>
      </w:r>
    </w:p>
    <w:p w:rsidR="00795BF0" w:rsidRPr="00B1207C" w:rsidRDefault="00795BF0" w:rsidP="00F82D85">
      <w:pPr>
        <w:rPr>
          <w:rFonts w:ascii="Times New Roman" w:hAnsi="Times New Roman"/>
          <w:lang w:eastAsia="en-US"/>
        </w:rPr>
      </w:pPr>
      <w:r w:rsidRPr="00B1207C">
        <w:rPr>
          <w:rFonts w:ascii="Times New Roman" w:hAnsi="Times New Roman"/>
          <w:lang w:eastAsia="en-US"/>
        </w:rPr>
        <w:t xml:space="preserve">The </w:t>
      </w:r>
      <w:r>
        <w:rPr>
          <w:rFonts w:ascii="Times New Roman" w:hAnsi="Times New Roman"/>
          <w:lang w:eastAsia="en-US"/>
        </w:rPr>
        <w:t>proposed text be used as the starting document for the Study Document on “</w:t>
      </w:r>
      <w:r w:rsidRPr="00B1207C">
        <w:rPr>
          <w:rFonts w:ascii="Times New Roman" w:hAnsi="Times New Roman"/>
        </w:rPr>
        <w:t>LI solutions for IMS Media Plane Security based on MIKEY-IBAKE</w:t>
      </w:r>
      <w:r>
        <w:rPr>
          <w:rFonts w:ascii="Times New Roman" w:hAnsi="Times New Roman"/>
        </w:rPr>
        <w:t>”.</w:t>
      </w:r>
    </w:p>
    <w:sectPr w:rsidR="00795BF0" w:rsidRPr="00B1207C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BF0" w:rsidRDefault="00795BF0">
      <w:r>
        <w:separator/>
      </w:r>
    </w:p>
  </w:endnote>
  <w:endnote w:type="continuationSeparator" w:id="0">
    <w:p w:rsidR="00795BF0" w:rsidRDefault="00795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BF0" w:rsidRDefault="00795BF0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795BF0" w:rsidRDefault="00795BF0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795BF0" w:rsidRDefault="00795B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BF0" w:rsidRDefault="00795BF0">
      <w:r>
        <w:separator/>
      </w:r>
    </w:p>
  </w:footnote>
  <w:footnote w:type="continuationSeparator" w:id="0">
    <w:p w:rsidR="00795BF0" w:rsidRDefault="00795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BF0" w:rsidRPr="00A003FC" w:rsidRDefault="00795BF0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795BF0" w:rsidRPr="00A003FC" w:rsidRDefault="00795BF0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795BF0" w:rsidRDefault="00795BF0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795BF0" w:rsidRDefault="00795B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684E8D"/>
    <w:multiLevelType w:val="hybridMultilevel"/>
    <w:tmpl w:val="88B041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971446"/>
    <w:multiLevelType w:val="hybridMultilevel"/>
    <w:tmpl w:val="D1B8F808"/>
    <w:lvl w:ilvl="0" w:tplc="5BEE3354">
      <w:start w:val="1"/>
      <w:numFmt w:val="lowerLetter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6E9439F"/>
    <w:multiLevelType w:val="hybridMultilevel"/>
    <w:tmpl w:val="34DE85FE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8AE63AE"/>
    <w:multiLevelType w:val="hybridMultilevel"/>
    <w:tmpl w:val="9F006340"/>
    <w:lvl w:ilvl="0" w:tplc="5BEE3354">
      <w:start w:val="1"/>
      <w:numFmt w:val="lowerLetter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99F4663"/>
    <w:multiLevelType w:val="hybridMultilevel"/>
    <w:tmpl w:val="A5566D46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61E63"/>
    <w:multiLevelType w:val="hybridMultilevel"/>
    <w:tmpl w:val="E160DFB2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17"/>
  </w:num>
  <w:num w:numId="17">
    <w:abstractNumId w:val="6"/>
  </w:num>
  <w:num w:numId="18">
    <w:abstractNumId w:val="14"/>
  </w:num>
  <w:num w:numId="19">
    <w:abstractNumId w:val="4"/>
  </w:num>
  <w:num w:numId="20">
    <w:abstractNumId w:val="10"/>
  </w:num>
  <w:num w:numId="21">
    <w:abstractNumId w:val="14"/>
  </w:num>
  <w:num w:numId="22">
    <w:abstractNumId w:val="14"/>
  </w:num>
  <w:num w:numId="23">
    <w:abstractNumId w:val="14"/>
  </w:num>
  <w:num w:numId="24">
    <w:abstractNumId w:val="13"/>
  </w:num>
  <w:num w:numId="25">
    <w:abstractNumId w:val="9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2"/>
  </w:num>
  <w:num w:numId="30">
    <w:abstractNumId w:val="8"/>
  </w:num>
  <w:num w:numId="31">
    <w:abstractNumId w:val="15"/>
  </w:num>
  <w:num w:numId="32">
    <w:abstractNumId w:val="18"/>
  </w:num>
  <w:num w:numId="33">
    <w:abstractNumId w:val="20"/>
  </w:num>
  <w:num w:numId="34">
    <w:abstractNumId w:val="3"/>
  </w:num>
  <w:num w:numId="35">
    <w:abstractNumId w:val="16"/>
  </w:num>
  <w:num w:numId="36">
    <w:abstractNumId w:val="5"/>
  </w:num>
  <w:num w:numId="37">
    <w:abstractNumId w:val="19"/>
  </w:num>
  <w:num w:numId="38">
    <w:abstractNumId w:val="21"/>
  </w:num>
  <w:num w:numId="39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3E2D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000D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19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C6D82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5DB5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379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29D5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420"/>
    <w:rsid w:val="002B77EF"/>
    <w:rsid w:val="002C14FE"/>
    <w:rsid w:val="002C2AF4"/>
    <w:rsid w:val="002C2EF7"/>
    <w:rsid w:val="002C337E"/>
    <w:rsid w:val="002C4C53"/>
    <w:rsid w:val="002C7C51"/>
    <w:rsid w:val="002D0A86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E770D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0602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25C0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24D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1A9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4718E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3EA9"/>
    <w:rsid w:val="005A4242"/>
    <w:rsid w:val="005A53C4"/>
    <w:rsid w:val="005A60D6"/>
    <w:rsid w:val="005A6A23"/>
    <w:rsid w:val="005B1C62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088"/>
    <w:rsid w:val="005E1A28"/>
    <w:rsid w:val="005E2436"/>
    <w:rsid w:val="005E25ED"/>
    <w:rsid w:val="005E2C40"/>
    <w:rsid w:val="005E39D7"/>
    <w:rsid w:val="005E3EE5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299E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8F5"/>
    <w:rsid w:val="006D497E"/>
    <w:rsid w:val="006E1C02"/>
    <w:rsid w:val="006E1F1E"/>
    <w:rsid w:val="006E6000"/>
    <w:rsid w:val="006E70F5"/>
    <w:rsid w:val="006E758F"/>
    <w:rsid w:val="006F02C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2F5A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5BF0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924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0CC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047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A84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1A4D"/>
    <w:rsid w:val="009F35E2"/>
    <w:rsid w:val="009F3F88"/>
    <w:rsid w:val="009F44D7"/>
    <w:rsid w:val="009F4CA7"/>
    <w:rsid w:val="009F6387"/>
    <w:rsid w:val="009F6392"/>
    <w:rsid w:val="00A003FC"/>
    <w:rsid w:val="00A01E9E"/>
    <w:rsid w:val="00A0261E"/>
    <w:rsid w:val="00A02BE3"/>
    <w:rsid w:val="00A02FCA"/>
    <w:rsid w:val="00A03E0B"/>
    <w:rsid w:val="00A04504"/>
    <w:rsid w:val="00A04F58"/>
    <w:rsid w:val="00A0624E"/>
    <w:rsid w:val="00A067EF"/>
    <w:rsid w:val="00A13777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395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31B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1A3"/>
    <w:rsid w:val="00B03B65"/>
    <w:rsid w:val="00B047CC"/>
    <w:rsid w:val="00B04D62"/>
    <w:rsid w:val="00B100B4"/>
    <w:rsid w:val="00B11525"/>
    <w:rsid w:val="00B11BD2"/>
    <w:rsid w:val="00B1207C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1C5A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840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3FF"/>
    <w:rsid w:val="00BE6403"/>
    <w:rsid w:val="00BF04D5"/>
    <w:rsid w:val="00BF148D"/>
    <w:rsid w:val="00BF2024"/>
    <w:rsid w:val="00BF2608"/>
    <w:rsid w:val="00BF5693"/>
    <w:rsid w:val="00C00630"/>
    <w:rsid w:val="00C00773"/>
    <w:rsid w:val="00C04E54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18D6"/>
    <w:rsid w:val="00C52A03"/>
    <w:rsid w:val="00C53260"/>
    <w:rsid w:val="00C53C61"/>
    <w:rsid w:val="00C540D5"/>
    <w:rsid w:val="00C547F4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0350"/>
    <w:rsid w:val="00CC12DB"/>
    <w:rsid w:val="00CC2DBB"/>
    <w:rsid w:val="00CC2EAB"/>
    <w:rsid w:val="00CC7316"/>
    <w:rsid w:val="00CC7D2F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012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865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0C90"/>
    <w:rsid w:val="00D32E12"/>
    <w:rsid w:val="00D3396B"/>
    <w:rsid w:val="00D33C0C"/>
    <w:rsid w:val="00D3443F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06A4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5F9C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6D09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241E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5E5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546F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66F2"/>
    <w:rsid w:val="00E77B6D"/>
    <w:rsid w:val="00E77D51"/>
    <w:rsid w:val="00E83636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14D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1A72"/>
    <w:rsid w:val="00F720F4"/>
    <w:rsid w:val="00F721AE"/>
    <w:rsid w:val="00F7269E"/>
    <w:rsid w:val="00F738AC"/>
    <w:rsid w:val="00F75EFD"/>
    <w:rsid w:val="00F7640D"/>
    <w:rsid w:val="00F7672F"/>
    <w:rsid w:val="00F804B2"/>
    <w:rsid w:val="00F82D85"/>
    <w:rsid w:val="00F82F63"/>
    <w:rsid w:val="00F83304"/>
    <w:rsid w:val="00F83880"/>
    <w:rsid w:val="00F85E94"/>
    <w:rsid w:val="00F8645E"/>
    <w:rsid w:val="00F87773"/>
    <w:rsid w:val="00F9098B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96E56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5395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5395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D5395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D53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15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16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17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9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customStyle="1" w:styleId="Li">
    <w:name w:val="Li"/>
    <w:basedOn w:val="Normal"/>
    <w:uiPriority w:val="99"/>
    <w:rsid w:val="00D17865"/>
    <w:pPr>
      <w:shd w:val="clear" w:color="auto" w:fill="FFFFFF"/>
      <w:suppressAutoHyphens/>
      <w:spacing w:before="0" w:after="280" w:line="480" w:lineRule="auto"/>
      <w:jc w:val="both"/>
    </w:pPr>
    <w:rPr>
      <w:rFonts w:ascii="Times New Roman" w:hAnsi="Times New Roman"/>
      <w:color w:val="000000"/>
      <w:shd w:val="clear" w:color="auto" w:fill="FFFFFF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32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2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2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108</Words>
  <Characters>617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3</cp:revision>
  <cp:lastPrinted>2003-09-26T15:29:00Z</cp:lastPrinted>
  <dcterms:created xsi:type="dcterms:W3CDTF">2012-01-15T06:39:00Z</dcterms:created>
  <dcterms:modified xsi:type="dcterms:W3CDTF">2012-01-15T19:14:00Z</dcterms:modified>
</cp:coreProperties>
</file>